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Dwyfor Meirionnydd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Dwyfor Meirionnydd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Dwyfor Meirionnydd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Dwyfor Meirionnydd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Dwyfor Meirionnydd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Dwyfor Meirionnydd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46.7% </w:t>
      </w:r>
      <w:r w:rsidRPr="004747BF">
        <w:rPr>
          <w:rFonts w:ascii="Libre Franklin Light" w:eastAsia="Times New Roman" w:hAnsi="Libre Franklin Light" w:cs="Calibri Light"/>
        </w:rPr>
        <w:t xml:space="preserve">of those respondents classified as PGSI 8+ in Dwyfor Meirionnydd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Dwyfor Meirionnydd is estimated to be </w:t>
      </w:r>
      <w:r w:rsidRPr="00773DF7">
        <w:rPr>
          <w:rFonts w:ascii="Libre Franklin Light" w:eastAsia="Times New Roman" w:hAnsi="Libre Franklin Light" w:cs="Calibri Light"/>
          <w:b/>
          <w:bCs/>
          <w:color w:val="C45911" w:themeColor="accent2" w:themeShade="BF"/>
        </w:rPr>
        <w:t xml:space="preserve">£816,156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Dwyfor Meirionnydd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Dwyfor Meirionnydd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Dwyfor Meirionnydd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Dwyfor Meirionnydd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wyfor Meirionnyd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Dwyfor Meirionnydd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wyfor Meirionnyd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Dwyfor Meirionnydd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Dwyfor Meirionnydd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wyfor Meirionnyd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Dwyfor Meirionnydd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Dwyfor Meirionnydd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Dwyfor Meirionnydd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Dwyfor Meirionnydd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Dwyfor Meirionnydd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Dwyfor Meirionnydd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£816,156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Dwyfor Meirionnydd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£13,294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£274,924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£19,695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£5,539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£10,155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£492,549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£816,156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Dwyfor Meirionnydd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Dwyfor Meirionnydd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Dwyfor Meirionnydd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Dwyfor Meirionnydd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Dwyfor Meirionnydd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Dwyfor Meirionnydd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Dwyfor Meirionnydd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Dwyfor Meirionnydd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Dwyfor Meirionnydd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Dwyfor Meirionnydd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Dwyfor Meirionnydd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Dwyfor Meirionnydd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13798F5-33BB-4CAE-9EF0-05D5A090ABB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